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IT-Hardware Rechenzentrum/Server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VA2026_011: IT-Hardware Rechenzentrum/Server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Lieferung, inkl. Einbau, Anschluss und Konfiguration von IT-Hardware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